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39DA3F76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B9D8DC8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6551A2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7A74827C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C16950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F1D49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18AA97F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2BEB7A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99824A9" w14:textId="126C4432" w:rsidR="00BC2949" w:rsidRPr="00BC2949" w:rsidRDefault="002D65BE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F234F">
              <w:rPr>
                <w:sz w:val="16"/>
                <w:szCs w:val="16"/>
              </w:rPr>
            </w:r>
            <w:r w:rsidR="000F234F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6CC33A90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607E109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39540CA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6FE35F98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F234F">
              <w:rPr>
                <w:sz w:val="16"/>
                <w:szCs w:val="16"/>
              </w:rPr>
            </w:r>
            <w:r w:rsidR="000F234F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00D73EBD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C8E772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27CA26A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F4FA56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D8A63BA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F234F">
              <w:rPr>
                <w:sz w:val="16"/>
                <w:szCs w:val="16"/>
              </w:rPr>
            </w:r>
            <w:r w:rsidR="000F234F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1120863A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0B43FB8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38B3E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759537E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F234F">
              <w:rPr>
                <w:sz w:val="16"/>
                <w:szCs w:val="16"/>
              </w:rPr>
            </w:r>
            <w:r w:rsidR="000F234F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48E4EEA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11A53DE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0333469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A15C15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3FA5EE48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F234F">
              <w:rPr>
                <w:sz w:val="16"/>
                <w:szCs w:val="16"/>
              </w:rPr>
            </w:r>
            <w:r w:rsidR="000F234F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5BB3204A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0F234F">
              <w:rPr>
                <w:sz w:val="16"/>
                <w:szCs w:val="16"/>
              </w:rPr>
            </w:r>
            <w:r w:rsidR="000F234F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1EA927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1F00F7E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7C2AE28E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28E2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94B68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0E5EA5B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442647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15CF79" w14:textId="496D6A92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2D65BE">
              <w:rPr>
                <w:sz w:val="16"/>
                <w:szCs w:val="16"/>
              </w:rPr>
              <w:t xml:space="preserve"> 31.08.2026 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9C53A69" w14:textId="51EE0E48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2D65BE">
              <w:rPr>
                <w:sz w:val="16"/>
                <w:szCs w:val="16"/>
              </w:rPr>
              <w:t xml:space="preserve"> 09.00 Uhr</w:t>
            </w:r>
          </w:p>
        </w:tc>
      </w:tr>
      <w:tr w:rsidR="00BC2949" w:rsidRPr="00BC2949" w14:paraId="7305FD7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0090419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EF150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9FADF4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D89A5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A6B22F" w14:textId="667A107D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2D65BE">
              <w:rPr>
                <w:sz w:val="16"/>
                <w:szCs w:val="16"/>
              </w:rPr>
              <w:t xml:space="preserve"> 31.08.2026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50E8B18" w14:textId="515BCF49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2D65BE">
              <w:rPr>
                <w:sz w:val="16"/>
                <w:szCs w:val="16"/>
              </w:rPr>
              <w:t xml:space="preserve"> 09.00 Uhr</w:t>
            </w:r>
          </w:p>
        </w:tc>
      </w:tr>
      <w:tr w:rsidR="00BC2949" w:rsidRPr="00BC2949" w14:paraId="5D1CA9A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546C2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09C6DBD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2CEC39E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7D76C76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0CCD53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2E13F4BB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FA60DA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10662479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3991EBE8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7E7F34A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EA06E6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B8D97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7D7B4E7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A9E2465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114C94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9BEEB" w14:textId="21396D18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2D65BE">
              <w:rPr>
                <w:sz w:val="16"/>
                <w:szCs w:val="16"/>
              </w:rPr>
              <w:t xml:space="preserve"> 29.10.2026</w:t>
            </w:r>
          </w:p>
        </w:tc>
      </w:tr>
      <w:tr w:rsidR="00BC2949" w:rsidRPr="008F6547" w14:paraId="67100CBA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FE72D87" w14:textId="77777777" w:rsidR="00BC2949" w:rsidRDefault="00BC2949" w:rsidP="00BC2949">
            <w:pPr>
              <w:rPr>
                <w:b/>
              </w:rPr>
            </w:pPr>
          </w:p>
          <w:p w14:paraId="72CA7107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5B5F0357" w14:textId="77777777" w:rsidR="00BC2949" w:rsidRPr="008F6547" w:rsidRDefault="00BC2949" w:rsidP="00BC2949"/>
        </w:tc>
      </w:tr>
      <w:tr w:rsidR="00BC2949" w:rsidRPr="008F6547" w14:paraId="3AB3C9AD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DC51987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3D7147B4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3DD8A161" w14:textId="77777777" w:rsidR="00BC2949" w:rsidRPr="008F6547" w:rsidRDefault="00BC2949" w:rsidP="00BC2949"/>
        </w:tc>
      </w:tr>
      <w:tr w:rsidR="00BC2949" w:rsidRPr="008F6547" w14:paraId="1AFABFB3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E4CB79C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002C9346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491A8F5D" w14:textId="77777777" w:rsidR="00BC2949" w:rsidRPr="008F6547" w:rsidRDefault="00BC2949" w:rsidP="00BC2949"/>
        </w:tc>
      </w:tr>
      <w:tr w:rsidR="00BC2949" w:rsidRPr="008F6547" w14:paraId="28C3A330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09900E2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5FC45324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74582E0B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75EB5261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096B4DE4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09B66852" w14:textId="43D1176E" w:rsidR="00BC2949" w:rsidRPr="008F6547" w:rsidRDefault="00BC2949" w:rsidP="00BC2949"/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35CCB5E8" w14:textId="477CB419" w:rsidR="00BC2949" w:rsidRPr="00BA24A2" w:rsidRDefault="002D65BE" w:rsidP="00BC2949">
            <w:r w:rsidRPr="00BA24A2">
              <w:t>Verwaltungsgebäude 9.26a</w:t>
            </w:r>
            <w:r w:rsidR="00C5196D" w:rsidRPr="00BA24A2">
              <w:t xml:space="preserve"> des Kreises Recklinghausen</w:t>
            </w:r>
          </w:p>
        </w:tc>
      </w:tr>
      <w:tr w:rsidR="00BC2949" w:rsidRPr="008F6547" w14:paraId="4B9340A5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97D7AD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039FC5E" w14:textId="77777777" w:rsidR="00BC2949" w:rsidRPr="008F6547" w:rsidRDefault="00BC2949" w:rsidP="00BC2949"/>
        </w:tc>
      </w:tr>
      <w:tr w:rsidR="00BC2949" w:rsidRPr="008F6547" w14:paraId="64831631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23D102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5816248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1C2410AD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F751E3" w14:textId="4570654D" w:rsidR="00BC2949" w:rsidRPr="008F6547" w:rsidRDefault="00BC2949" w:rsidP="00BC2949">
            <w:r>
              <w:t>(ZV)</w:t>
            </w:r>
            <w:r w:rsidR="000F234F">
              <w:t>23-</w:t>
            </w:r>
            <w:r w:rsidR="002D65BE">
              <w:t>166/26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120D1D27" w14:textId="786A8A7A" w:rsidR="00BC2949" w:rsidRPr="008F6547" w:rsidRDefault="00C5196D" w:rsidP="00BC2949">
            <w:r w:rsidRPr="00BA24A2">
              <w:t xml:space="preserve">VE 38 </w:t>
            </w:r>
            <w:r w:rsidR="002D65BE">
              <w:t>Fassadenbauarbeiten</w:t>
            </w:r>
          </w:p>
        </w:tc>
      </w:tr>
      <w:tr w:rsidR="00BC2949" w:rsidRPr="008F6547" w14:paraId="5CEDA738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07678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1DEAF5DA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434F014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2F4864F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35B03B6" w14:textId="77777777" w:rsidR="00BC2949" w:rsidRDefault="00BC2949" w:rsidP="00714465">
            <w:pPr>
              <w:spacing w:line="276" w:lineRule="auto"/>
            </w:pPr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  <w:bookmarkEnd w:id="0"/>
          </w:p>
          <w:p w14:paraId="59E663B7" w14:textId="77178AD9" w:rsidR="00784B53" w:rsidRPr="00520D3B" w:rsidRDefault="00714465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0A8FFF44" w14:textId="77777777" w:rsidR="00BC2949" w:rsidRDefault="00BC2949" w:rsidP="00BC2949">
            <w:r w:rsidRPr="00167A0F">
              <w:t>212</w:t>
            </w:r>
            <w:r>
              <w:t> EU</w:t>
            </w:r>
          </w:p>
          <w:p w14:paraId="768C542B" w14:textId="77777777" w:rsidR="00784B53" w:rsidRPr="00167A0F" w:rsidRDefault="00784B53" w:rsidP="00BC2949"/>
        </w:tc>
        <w:tc>
          <w:tcPr>
            <w:tcW w:w="8564" w:type="dxa"/>
            <w:gridSpan w:val="13"/>
            <w:noWrap/>
            <w:vAlign w:val="center"/>
          </w:tcPr>
          <w:p w14:paraId="4975494B" w14:textId="77777777" w:rsidR="00BC2949" w:rsidRDefault="00BC2949" w:rsidP="00BC2949">
            <w:r>
              <w:t>Teilnahme</w:t>
            </w:r>
            <w:r w:rsidRPr="00167A0F">
              <w:t>bedingungen EU</w:t>
            </w:r>
          </w:p>
          <w:p w14:paraId="0085FD05" w14:textId="5A610911" w:rsidR="00784B53" w:rsidRPr="00520D3B" w:rsidRDefault="00784B53" w:rsidP="00BC2949">
            <w:r w:rsidRPr="003C7846">
              <w:t>Ergänzung zu Formblatt 212 VHB</w:t>
            </w:r>
          </w:p>
        </w:tc>
      </w:tr>
      <w:tr w:rsidR="00BC2949" w:rsidRPr="00520D3B" w14:paraId="2E83E9F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756EBEC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CA56995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0D034BC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7C2E97F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5B2E2C0" w14:textId="057B855E" w:rsidR="00BC2949" w:rsidRDefault="002D65BE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0AB1A091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B6992B9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24E5F8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2882FD4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5D9F96E1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E6C1ECA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66861F0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56F03E2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EF4C2A7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EDC5A6E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631544A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2612D2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50D1FCF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38A135B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3BD969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F79628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52484E0D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3AE73A8A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306C567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B475CF3" w14:textId="2A7B4F62" w:rsidR="00BC2949" w:rsidRPr="00520D3B" w:rsidRDefault="00E319B2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6BC5A94C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18FCAC57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7F10247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73D799B" w14:textId="6E76D5FC" w:rsidR="00BC2949" w:rsidRPr="00520D3B" w:rsidRDefault="00714465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1C6F048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A0C907E" w14:textId="1AEEE8AE" w:rsidR="00BC2949" w:rsidRPr="008903B9" w:rsidRDefault="00BC2949" w:rsidP="00BC2949">
            <w:pPr>
              <w:rPr>
                <w:color w:val="FF0000"/>
              </w:rPr>
            </w:pPr>
          </w:p>
        </w:tc>
      </w:tr>
      <w:tr w:rsidR="00BC2949" w:rsidRPr="007F0B5C" w14:paraId="3074E7FF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954ACC6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6E8F9C9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FF4E0BB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405E1729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74AB66B1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4E5A091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6775CA5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7C29EF4B" w14:textId="79F65ACA" w:rsidR="00BC2949" w:rsidRPr="00167A0F" w:rsidRDefault="00BC2949" w:rsidP="00BC2949">
            <w:pPr>
              <w:rPr>
                <w:i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6FCE09C7" w14:textId="77777777" w:rsidR="00BC2949" w:rsidRPr="00520D3B" w:rsidRDefault="00BC2949" w:rsidP="00BC2949">
            <w:r w:rsidRPr="00E651BC">
              <w:t>Besondere Vertragsbedingungen</w:t>
            </w:r>
          </w:p>
        </w:tc>
      </w:tr>
      <w:tr w:rsidR="00BC2949" w:rsidRPr="00520D3B" w14:paraId="79661F7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F1C4DB6" w14:textId="55E18348" w:rsidR="00BC2949" w:rsidRPr="00520D3B" w:rsidRDefault="006E62E8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BDE3774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7022C32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C4F1A8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6F1B4D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21B2DEBE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617DB90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2B5575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B96025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7FAA40A2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17E74D9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0B1FC2B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87D6970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4E42AD9A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F0AC476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78D9CF3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7D3327" w14:textId="73E6BEBE" w:rsidR="00BC2949" w:rsidRPr="00520D3B" w:rsidRDefault="00E319B2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4A204F1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487CD3F" w14:textId="1B662E67" w:rsidR="00BC2949" w:rsidRPr="001C5934" w:rsidRDefault="00E319B2" w:rsidP="00BC2949">
            <w:pPr>
              <w:rPr>
                <w:highlight w:val="yellow"/>
              </w:rPr>
            </w:pPr>
            <w:r w:rsidRPr="00E319B2">
              <w:t>Anleitung zur Einreichung von E-Rechnungen</w:t>
            </w:r>
          </w:p>
        </w:tc>
      </w:tr>
      <w:tr w:rsidR="00BC2949" w:rsidRPr="00520D3B" w14:paraId="108410E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6EE5474" w14:textId="14349C28" w:rsidR="00BC2949" w:rsidRPr="00520D3B" w:rsidRDefault="009067CE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102AD543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6442D20" w14:textId="249087BE" w:rsidR="00BC2949" w:rsidRPr="00C5196D" w:rsidRDefault="00BC2949" w:rsidP="00BC2949">
            <w:pPr>
              <w:rPr>
                <w:color w:val="FF0000"/>
                <w:highlight w:val="yellow"/>
              </w:rPr>
            </w:pPr>
          </w:p>
        </w:tc>
      </w:tr>
      <w:tr w:rsidR="00BC2949" w:rsidRPr="00520D3B" w14:paraId="4867E39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5890D17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noWrap/>
            <w:vAlign w:val="center"/>
          </w:tcPr>
          <w:p w14:paraId="65C7F469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2F83DCE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553B37DD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943828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t>C) die, soweit erforderlich, ausgefüllt mit dem Angebot einzureichen sind</w:t>
            </w:r>
          </w:p>
        </w:tc>
      </w:tr>
      <w:tr w:rsidR="009A5F33" w:rsidRPr="00520D3B" w14:paraId="7966078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DAF140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lastRenderedPageBreak/>
              <w:t>Siehe Formblatt 216</w:t>
            </w:r>
          </w:p>
        </w:tc>
      </w:tr>
      <w:tr w:rsidR="00BC2949" w:rsidRPr="00945700" w14:paraId="40512628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A3BB9BB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7F5E00F7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31A39A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4F651BF4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580282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534B1E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EE3A9A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724B136A" w14:textId="08B27992" w:rsidR="00BC2949" w:rsidRPr="00BA24A2" w:rsidRDefault="006E62E8" w:rsidP="00BC2949">
            <w:r w:rsidRPr="00BA24A2">
              <w:t>Kreis Recklinghausen</w:t>
            </w:r>
          </w:p>
        </w:tc>
      </w:tr>
      <w:tr w:rsidR="00BC2949" w:rsidRPr="00520D3B" w14:paraId="0C48259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9905F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3687A16A" w14:textId="5DD580C4" w:rsidR="00BC2949" w:rsidRPr="00BA24A2" w:rsidRDefault="006E62E8" w:rsidP="00BC2949">
            <w:r w:rsidRPr="00BA24A2">
              <w:t>Kurt-Schumacher-Allee 1</w:t>
            </w:r>
          </w:p>
        </w:tc>
      </w:tr>
      <w:tr w:rsidR="00BC2949" w:rsidRPr="00520D3B" w14:paraId="0A0C2CD0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6D5FF2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1AAA159F" w14:textId="6F168FC2" w:rsidR="00BC2949" w:rsidRPr="00BA24A2" w:rsidRDefault="006E62E8" w:rsidP="00BC2949">
            <w:r w:rsidRPr="00BA24A2">
              <w:t>45657 Recklinghausen</w:t>
            </w:r>
          </w:p>
        </w:tc>
      </w:tr>
      <w:tr w:rsidR="00BC2949" w:rsidRPr="00520D3B" w14:paraId="574FC92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01FD5F2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05F691A" w14:textId="77777777" w:rsidR="00BC2949" w:rsidRPr="00BA24A2" w:rsidRDefault="00BC2949" w:rsidP="00BC2949"/>
        </w:tc>
      </w:tr>
      <w:tr w:rsidR="00BC2949" w:rsidRPr="00520D3B" w14:paraId="5F574F9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AE50502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2EFDF2C6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56B0EB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39681B8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FFB4C75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51C0003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45E83B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0EAFB86" w14:textId="77777777" w:rsidR="00BC2949" w:rsidRPr="00520D3B" w:rsidRDefault="00BC2949" w:rsidP="00BC2949"/>
        </w:tc>
      </w:tr>
      <w:tr w:rsidR="00BC2949" w:rsidRPr="00520D3B" w14:paraId="0EC6042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D55B8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D263B85" w14:textId="77777777" w:rsidR="00BC2949" w:rsidRPr="00520D3B" w:rsidRDefault="00BC2949" w:rsidP="00BC2949"/>
        </w:tc>
      </w:tr>
      <w:tr w:rsidR="00BC2949" w:rsidRPr="00520D3B" w14:paraId="0B1A354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994346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5BB6B3BD" w14:textId="77777777" w:rsidR="00BC2949" w:rsidRPr="00520D3B" w:rsidRDefault="00BC2949" w:rsidP="00BC2949"/>
        </w:tc>
      </w:tr>
      <w:tr w:rsidR="00BC2949" w:rsidRPr="008A13F3" w14:paraId="4793C1F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77B8412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288669C0" w14:textId="77777777" w:rsidR="00BC2949" w:rsidRPr="006B28BB" w:rsidRDefault="00BC2949" w:rsidP="00BC2949"/>
        </w:tc>
      </w:tr>
      <w:tr w:rsidR="00BC2949" w:rsidRPr="00520D3B" w14:paraId="56AC137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A850B0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2D05E843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352EB313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2731D10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6CA46476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98A596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0A15427D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35D8EC03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9AF05C4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4A7D16A1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3BDA0404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13ED504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E311C5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6B2D94DF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EB514D7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522BE739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122C806B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50474231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58C329EA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2A62A8DB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9526127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68660123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2C46922E" w14:textId="77777777" w:rsidR="00BC2949" w:rsidRPr="00D9220D" w:rsidRDefault="00BC2949" w:rsidP="00BC2949"/>
        </w:tc>
      </w:tr>
      <w:tr w:rsidR="00BC2949" w:rsidRPr="00520D3B" w14:paraId="1606E7BB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25F4B19A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374E24D5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4BE7C895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1C655226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21F49E1E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4062ACAE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24876980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79E7289E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340E1C6D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60B99D1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60D396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45FBD5E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17F0ABB9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06F89354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0938BD0F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2AE79135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BCDA2B3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5BC66C17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0BA727A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7C10D4DC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62D89EA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4C89293D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CC2E99E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AB3C625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4FFF701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3352413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C538AE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21C50B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0E64337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59CE405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EE49C7D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35426E0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1F2B5E31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35166E9D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389E3A7A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29363210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4870995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C9312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0A6E82BA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C99D4D7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654431E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B876BEE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0E06C763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43C07E0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0932F366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51BDE7B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7377BA1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2B033F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CC5A4FA" w14:textId="20AD2FCC" w:rsidR="00BC2949" w:rsidRPr="00520D3B" w:rsidRDefault="002D65BE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0556F167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55EF499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32AA446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ECF9F5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0F3DEE65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3A7FE9B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E823B0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FAE095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2A9A98C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1DA3068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78F6079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36B6F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6165AF4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62AC1D14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7FE46B51" w14:textId="77777777" w:rsidR="00BC2949" w:rsidRPr="00646BD5" w:rsidDel="00167A0F" w:rsidRDefault="00BC2949" w:rsidP="00BC2949">
            <w:r>
              <w:t>eine maximale Anzahl an Losen: siehe Bekanntmachung oder Aufforderung zur Interessensbestätigung</w:t>
            </w:r>
          </w:p>
        </w:tc>
      </w:tr>
      <w:tr w:rsidR="00BC2949" w:rsidRPr="00520D3B" w14:paraId="61C30773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8D63B4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836A703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3B207E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F234F">
              <w:rPr>
                <w:b/>
              </w:rPr>
            </w:r>
            <w:r w:rsidR="000F234F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FE57B96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1331B40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201BE7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7F3AB9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A0AEF6B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608F7F63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7C16D68C" w14:textId="77777777" w:rsidR="00BC2949" w:rsidRDefault="00BC2949" w:rsidP="00BC2949"/>
        </w:tc>
      </w:tr>
      <w:tr w:rsidR="00BC2949" w:rsidRPr="00520D3B" w14:paraId="79F15B7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D4D525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401F3C4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21D48C6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4F36C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8F55A04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0F234F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278B309C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40DEE62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21AA93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3DBDCB0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4ADF6B9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4FB8F11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2315DC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AE7B12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583E36F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03849983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504E78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833E5EA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A0805BE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0D12BA8" w14:textId="77777777" w:rsidR="00BC2949" w:rsidRDefault="00BC2949" w:rsidP="00BC2949"/>
        </w:tc>
      </w:tr>
      <w:tr w:rsidR="00BC2949" w:rsidRPr="00520D3B" w14:paraId="3BA228E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101E30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06F2C0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13F7FF81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C11A2E0" w14:textId="77777777" w:rsidR="00BC2949" w:rsidRDefault="00BC2949" w:rsidP="00BC2949"/>
        </w:tc>
      </w:tr>
      <w:tr w:rsidR="00BC2949" w:rsidRPr="00520D3B" w14:paraId="58CDA24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07918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8672563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8122108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A89F01F" w14:textId="77777777" w:rsidR="00BC2949" w:rsidRDefault="00BC2949" w:rsidP="00BC2949"/>
        </w:tc>
      </w:tr>
      <w:tr w:rsidR="00BC2949" w:rsidRPr="00520D3B" w14:paraId="66F67EFC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3D7C03B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61BB771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9726470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5483DCD3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5A538EF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FD3E75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F600EB0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320546D" w14:textId="77777777" w:rsidR="00BC2949" w:rsidRDefault="00BC2949" w:rsidP="00BC2949">
            <w:r>
              <w:t>zugelassen.</w:t>
            </w:r>
          </w:p>
        </w:tc>
      </w:tr>
      <w:tr w:rsidR="00BC2949" w:rsidRPr="00520D3B" w14:paraId="15E22870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9FC05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5A2AF0F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5D22AA0A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754BF65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0360C42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48102F6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745B800A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641CE1D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E3576D6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04E47F1A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431180F9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18DB850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B7E3CBF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4CECB819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305F8501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053CD890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4ED4CDF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EAAC68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88FEA43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vAlign w:val="center"/>
          </w:tcPr>
          <w:p w14:paraId="341ADA7E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5AB9CAA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A4CB60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3BF0CADE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FA37EB1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vAlign w:val="center"/>
          </w:tcPr>
          <w:p w14:paraId="5E40102F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2108148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49FE12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48E4EE5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2756EFA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6E2F20BE" w14:textId="77777777" w:rsidR="00BC2949" w:rsidRPr="00520D3B" w:rsidRDefault="00BC2949" w:rsidP="00BC2949"/>
        </w:tc>
      </w:tr>
      <w:tr w:rsidR="00BC2949" w:rsidRPr="00520D3B" w14:paraId="6C268E3E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E0796F8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437767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EC8B349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6492BB41" w14:textId="77777777" w:rsidR="00BC2949" w:rsidRPr="00520D3B" w:rsidRDefault="00BC2949" w:rsidP="00BC2949"/>
        </w:tc>
      </w:tr>
      <w:tr w:rsidR="00BC2949" w:rsidRPr="00520D3B" w14:paraId="0EBF6D1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E2BD45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27EC6B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49AD0B2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vAlign w:val="center"/>
          </w:tcPr>
          <w:p w14:paraId="6245118E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2889608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0C82860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9C1C6BC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9F20EAA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762946AD" w14:textId="77777777" w:rsidR="00BC2949" w:rsidRPr="00520D3B" w:rsidRDefault="00BC2949" w:rsidP="00BC2949"/>
        </w:tc>
      </w:tr>
      <w:tr w:rsidR="00BC2949" w:rsidRPr="00520D3B" w14:paraId="1861E03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948A9F4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33ACD51A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87809A9" w14:textId="77777777" w:rsidR="00BC2949" w:rsidRPr="00520D3B" w:rsidRDefault="00BC2949" w:rsidP="00BC2949"/>
        </w:tc>
        <w:tc>
          <w:tcPr>
            <w:tcW w:w="8693" w:type="dxa"/>
            <w:gridSpan w:val="14"/>
            <w:vAlign w:val="center"/>
          </w:tcPr>
          <w:p w14:paraId="00174941" w14:textId="77777777" w:rsidR="00BC2949" w:rsidRPr="00520D3B" w:rsidRDefault="00BC2949" w:rsidP="00BC2949"/>
        </w:tc>
      </w:tr>
      <w:tr w:rsidR="00BC2949" w:rsidRPr="00520D3B" w14:paraId="5AE1BB13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DE347CA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3460584" w14:textId="77777777" w:rsidR="00BC2949" w:rsidRPr="00520D3B" w:rsidRDefault="00BC2949" w:rsidP="00BC2949"/>
        </w:tc>
        <w:tc>
          <w:tcPr>
            <w:tcW w:w="9108" w:type="dxa"/>
            <w:gridSpan w:val="19"/>
            <w:noWrap/>
            <w:vAlign w:val="center"/>
          </w:tcPr>
          <w:p w14:paraId="004E6768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3D223D8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0D2ADE2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D658121" w14:textId="77777777" w:rsidR="00BC2949" w:rsidRPr="00520D3B" w:rsidRDefault="00BC2949" w:rsidP="00BC2949"/>
        </w:tc>
        <w:tc>
          <w:tcPr>
            <w:tcW w:w="563" w:type="dxa"/>
            <w:gridSpan w:val="7"/>
            <w:noWrap/>
            <w:vAlign w:val="center"/>
          </w:tcPr>
          <w:p w14:paraId="4A17BA83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vAlign w:val="center"/>
          </w:tcPr>
          <w:p w14:paraId="0B5B002C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4B6DDCA6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59F1797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358FADC" w14:textId="77777777" w:rsidR="00BC2949" w:rsidRPr="00520D3B" w:rsidRDefault="00BC2949" w:rsidP="00BC2949"/>
        </w:tc>
        <w:tc>
          <w:tcPr>
            <w:tcW w:w="563" w:type="dxa"/>
            <w:gridSpan w:val="7"/>
            <w:noWrap/>
            <w:vAlign w:val="center"/>
          </w:tcPr>
          <w:p w14:paraId="279C9F31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F234F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vAlign w:val="center"/>
          </w:tcPr>
          <w:p w14:paraId="3E93E967" w14:textId="77777777" w:rsidR="00BC2949" w:rsidRPr="00520D3B" w:rsidRDefault="00BC2949" w:rsidP="00BC2949"/>
        </w:tc>
      </w:tr>
      <w:tr w:rsidR="00BC2949" w:rsidRPr="00520D3B" w14:paraId="2A169518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0B6AA0A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AA62464" w14:textId="77777777" w:rsidR="00BC2949" w:rsidRPr="00520D3B" w:rsidRDefault="00BC2949" w:rsidP="00BC2949"/>
        </w:tc>
        <w:tc>
          <w:tcPr>
            <w:tcW w:w="563" w:type="dxa"/>
            <w:gridSpan w:val="7"/>
            <w:noWrap/>
            <w:vAlign w:val="center"/>
          </w:tcPr>
          <w:p w14:paraId="22CED33E" w14:textId="77777777" w:rsidR="00BC2949" w:rsidRPr="00520D3B" w:rsidRDefault="00BC2949" w:rsidP="00BC2949"/>
        </w:tc>
        <w:tc>
          <w:tcPr>
            <w:tcW w:w="8545" w:type="dxa"/>
            <w:gridSpan w:val="12"/>
            <w:vAlign w:val="center"/>
          </w:tcPr>
          <w:p w14:paraId="738AACDD" w14:textId="77777777" w:rsidR="00BC2949" w:rsidRPr="00520D3B" w:rsidRDefault="00BC2949" w:rsidP="00BC2949"/>
        </w:tc>
      </w:tr>
      <w:tr w:rsidR="00BC2949" w:rsidRPr="00905B2B" w14:paraId="421A39C3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F628878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5590CCD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326C356" w14:textId="77777777" w:rsidR="00BC2949" w:rsidRPr="00520D3B" w:rsidRDefault="00BC2949" w:rsidP="00BC2949"/>
        </w:tc>
        <w:tc>
          <w:tcPr>
            <w:tcW w:w="9463" w:type="dxa"/>
            <w:gridSpan w:val="20"/>
            <w:noWrap/>
            <w:vAlign w:val="center"/>
          </w:tcPr>
          <w:p w14:paraId="01207763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0F194B6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F0EFD3D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D15C92D" w14:textId="4B505CD0" w:rsidR="00BC2949" w:rsidRPr="00520D3B" w:rsidRDefault="00D84C1C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noWrap/>
            <w:vAlign w:val="center"/>
          </w:tcPr>
          <w:p w14:paraId="77D3B024" w14:textId="77777777" w:rsidR="00BC2949" w:rsidRPr="00520D3B" w:rsidRDefault="00BC2949" w:rsidP="00BC2949">
            <w:r w:rsidRPr="00E651BC">
              <w:t>Zuschlagskriterium Preis</w:t>
            </w:r>
          </w:p>
        </w:tc>
      </w:tr>
      <w:tr w:rsidR="00BC2949" w:rsidRPr="00520D3B" w14:paraId="6347206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86E0DF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11AF0B6" w14:textId="77777777" w:rsidR="00BC2949" w:rsidRPr="00520D3B" w:rsidRDefault="00BC2949" w:rsidP="00BC2949"/>
        </w:tc>
        <w:tc>
          <w:tcPr>
            <w:tcW w:w="9108" w:type="dxa"/>
            <w:gridSpan w:val="19"/>
            <w:noWrap/>
            <w:vAlign w:val="center"/>
          </w:tcPr>
          <w:p w14:paraId="51913522" w14:textId="77777777" w:rsidR="00BC2949" w:rsidRDefault="00BC2949" w:rsidP="00BC2949">
            <w:r>
              <w:t>Der Preis wird aus der Wertungssumme des Angebotes ermittelt.</w:t>
            </w:r>
          </w:p>
          <w:p w14:paraId="4AB029F9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5B3F2FE0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AB20ACC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5B54FA9E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661F5650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55EC092E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21C8509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B2869E2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1872E51C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0ACC2D21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4E1B59AC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B28FA68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1709E7F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A4BF8E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1F993C9E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54B74CCB" w14:textId="77777777" w:rsidR="00BC2949" w:rsidRDefault="00BC2949" w:rsidP="00BC2949">
            <w:r>
              <w:t>Elektronisch</w:t>
            </w:r>
          </w:p>
        </w:tc>
      </w:tr>
      <w:tr w:rsidR="00BC2949" w:rsidRPr="00520D3B" w14:paraId="2A56164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145E2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126D925B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109474EB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14D311E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3A0FFB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7E5D6E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60E1AB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063066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1F8EFA2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6A3D594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62449F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0936F821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1CD9CA94" w14:textId="77777777" w:rsidR="00BC2949" w:rsidRDefault="00BC2949" w:rsidP="00BC2949">
            <w:r>
              <w:t>Schriftlich</w:t>
            </w:r>
          </w:p>
        </w:tc>
      </w:tr>
      <w:tr w:rsidR="00BC2949" w:rsidRPr="00520D3B" w14:paraId="63A6176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E968D2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0B2BA6A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21CF940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75DD7CCC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4D099F5C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5337301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31850F0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36E9FE5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5F8D561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F234F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261EC521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057D4321" w14:textId="77777777" w:rsidR="00BC2949" w:rsidRPr="00520D3B" w:rsidRDefault="00BC2949" w:rsidP="00BC2949"/>
        </w:tc>
      </w:tr>
      <w:tr w:rsidR="00BC2949" w:rsidRPr="00520D3B" w14:paraId="51D3E3F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589F12D4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69A23631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0F05D437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6DAAF05C" w14:textId="77777777" w:rsidR="00BC2949" w:rsidRPr="00520D3B" w:rsidRDefault="00BC2949" w:rsidP="00BC2949"/>
        </w:tc>
      </w:tr>
      <w:tr w:rsidR="00BC2949" w:rsidRPr="00520D3B" w14:paraId="667E94D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8DD8652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7576E0D6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C9C64E8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46D7F92A" w14:textId="77777777" w:rsidR="00BC2949" w:rsidRPr="00520D3B" w:rsidRDefault="00BC2949" w:rsidP="00BC2949"/>
        </w:tc>
      </w:tr>
      <w:tr w:rsidR="00BC2949" w:rsidRPr="00520D3B" w14:paraId="06C6D7E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1214BCF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5660B29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5B173FD7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5554848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03C2AEB4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5EB4D9E0" w14:textId="77777777" w:rsidR="00BC2949" w:rsidRPr="005B733A" w:rsidRDefault="00BC2949" w:rsidP="00BC2949"/>
        </w:tc>
      </w:tr>
      <w:tr w:rsidR="00BC2949" w:rsidRPr="005B733A" w14:paraId="0261A7C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F8F04D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A27819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38A3E3A9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5B9C6A31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6D7D6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703CD9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DB2161" w14:textId="77777777" w:rsidR="00BC2949" w:rsidRPr="00520D3B" w:rsidRDefault="00BC2949" w:rsidP="00BC2949"/>
        </w:tc>
      </w:tr>
      <w:tr w:rsidR="00BC2949" w:rsidRPr="005B733A" w14:paraId="4790FE5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A2BFA2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09E578E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591DB26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45257113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796E80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90EEC0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243C2D" w14:textId="77777777" w:rsidR="00BC2949" w:rsidRPr="00520D3B" w:rsidRDefault="00BC2949" w:rsidP="00BC2949"/>
        </w:tc>
      </w:tr>
      <w:tr w:rsidR="00BC2949" w:rsidRPr="00520D3B" w14:paraId="34876D8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86FC0F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0249ABA1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F49FD4D" w14:textId="77777777" w:rsidR="00BC2949" w:rsidRPr="00520D3B" w:rsidRDefault="00BC2949" w:rsidP="00BC2949"/>
        </w:tc>
      </w:tr>
      <w:tr w:rsidR="00BC2949" w:rsidRPr="00520D3B" w14:paraId="7FFA20B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A82D7B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89AA6B5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69D94E0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9C58703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21EE887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093A834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BA8B32C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7970EA1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6F6CD4B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52EA4B0" w14:textId="77777777" w:rsidR="00BC2949" w:rsidRPr="00520D3B" w:rsidRDefault="00BC2949" w:rsidP="00BC2949"/>
        </w:tc>
      </w:tr>
      <w:tr w:rsidR="00BC2949" w:rsidRPr="00520D3B" w14:paraId="6B5BDB4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BD1AC14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5C363CB" w14:textId="77777777" w:rsidR="00BC2949" w:rsidRDefault="00BC2949" w:rsidP="00BC2949">
            <w:r w:rsidRPr="009C20EF">
              <w:t>Vergabekammer Westfalen</w:t>
            </w:r>
          </w:p>
          <w:p w14:paraId="23D82536" w14:textId="77777777" w:rsidR="00BC2949" w:rsidRDefault="00BC2949" w:rsidP="00BC2949">
            <w:r w:rsidRPr="009C20EF">
              <w:t>Albrecht-Thaer-Str. 9</w:t>
            </w:r>
          </w:p>
          <w:p w14:paraId="36184084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5B6FCEC2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5DD1829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DF7A408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05CA923" w14:textId="77777777" w:rsidR="00BC2949" w:rsidRPr="00520D3B" w:rsidRDefault="00BC2949" w:rsidP="00BC2949"/>
        </w:tc>
      </w:tr>
      <w:tr w:rsidR="00BC2949" w:rsidRPr="006C0DBB" w14:paraId="7861AE0A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98B1998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67CBDC1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65E9CF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6B84F6E" w14:textId="77777777" w:rsidR="00BC2949" w:rsidRPr="00520D3B" w:rsidRDefault="00BC2949" w:rsidP="00BC2949"/>
        </w:tc>
      </w:tr>
      <w:tr w:rsidR="00BC2949" w:rsidRPr="00520D3B" w14:paraId="7009868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2C65F5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F44DE1A" w14:textId="77777777" w:rsidR="00BC2949" w:rsidRPr="00520D3B" w:rsidRDefault="00BC2949" w:rsidP="00BC2949"/>
        </w:tc>
      </w:tr>
      <w:tr w:rsidR="00BC2949" w:rsidRPr="00520D3B" w14:paraId="7D0917CB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87BB9C6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D929FCB" w14:textId="77777777" w:rsidR="00BC2949" w:rsidRPr="00520D3B" w:rsidRDefault="00BC2949" w:rsidP="00BC2949"/>
        </w:tc>
      </w:tr>
    </w:tbl>
    <w:p w14:paraId="60E2BA0F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83B36" w14:textId="77777777" w:rsidR="00F64322" w:rsidRDefault="00F64322">
      <w:r>
        <w:separator/>
      </w:r>
    </w:p>
    <w:p w14:paraId="7B147C54" w14:textId="77777777" w:rsidR="00F64322" w:rsidRDefault="00F64322"/>
    <w:p w14:paraId="5BF28A24" w14:textId="77777777" w:rsidR="00F64322" w:rsidRDefault="00F64322"/>
  </w:endnote>
  <w:endnote w:type="continuationSeparator" w:id="0">
    <w:p w14:paraId="5E8B5B13" w14:textId="77777777" w:rsidR="00F64322" w:rsidRDefault="00F64322">
      <w:r>
        <w:continuationSeparator/>
      </w:r>
    </w:p>
    <w:p w14:paraId="2331D095" w14:textId="77777777" w:rsidR="00F64322" w:rsidRDefault="00F64322"/>
    <w:p w14:paraId="491BA517" w14:textId="77777777" w:rsidR="00F64322" w:rsidRDefault="00F64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2CDBDB9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ABEF863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B4BE2C7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B4C4C0E" wp14:editId="490E927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947CCF3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28E6C42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9852CB9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34CCE" w14:textId="77777777" w:rsidR="00F64322" w:rsidRDefault="00F64322">
      <w:r>
        <w:separator/>
      </w:r>
    </w:p>
    <w:p w14:paraId="0E8657FA" w14:textId="77777777" w:rsidR="00F64322" w:rsidRDefault="00F64322"/>
    <w:p w14:paraId="52E9BCD4" w14:textId="77777777" w:rsidR="00F64322" w:rsidRDefault="00F64322"/>
  </w:footnote>
  <w:footnote w:type="continuationSeparator" w:id="0">
    <w:p w14:paraId="08A8D3E8" w14:textId="77777777" w:rsidR="00F64322" w:rsidRDefault="00F64322">
      <w:r>
        <w:continuationSeparator/>
      </w:r>
    </w:p>
    <w:p w14:paraId="4FD60F2C" w14:textId="77777777" w:rsidR="00F64322" w:rsidRDefault="00F64322"/>
    <w:p w14:paraId="6210E50C" w14:textId="77777777" w:rsidR="00F64322" w:rsidRDefault="00F64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E534" w14:textId="77777777" w:rsidR="00DA328D" w:rsidRDefault="00DA328D"/>
  <w:p w14:paraId="0F97DB21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33D3" w14:textId="77777777" w:rsidR="00DA328D" w:rsidRDefault="00DA328D">
    <w:pPr>
      <w:pStyle w:val="Kopfzeile"/>
    </w:pPr>
    <w:r>
      <w:t>211 EU</w:t>
    </w:r>
  </w:p>
  <w:p w14:paraId="1DB60EDB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7893781">
    <w:abstractNumId w:val="1"/>
  </w:num>
  <w:num w:numId="2" w16cid:durableId="2082288261">
    <w:abstractNumId w:val="6"/>
  </w:num>
  <w:num w:numId="3" w16cid:durableId="613829579">
    <w:abstractNumId w:val="8"/>
  </w:num>
  <w:num w:numId="4" w16cid:durableId="493029966">
    <w:abstractNumId w:val="20"/>
  </w:num>
  <w:num w:numId="5" w16cid:durableId="1602255881">
    <w:abstractNumId w:val="11"/>
  </w:num>
  <w:num w:numId="6" w16cid:durableId="427046642">
    <w:abstractNumId w:val="3"/>
  </w:num>
  <w:num w:numId="7" w16cid:durableId="148988728">
    <w:abstractNumId w:val="15"/>
  </w:num>
  <w:num w:numId="8" w16cid:durableId="692850949">
    <w:abstractNumId w:val="10"/>
  </w:num>
  <w:num w:numId="9" w16cid:durableId="431631507">
    <w:abstractNumId w:val="19"/>
  </w:num>
  <w:num w:numId="10" w16cid:durableId="1986204173">
    <w:abstractNumId w:val="5"/>
  </w:num>
  <w:num w:numId="11" w16cid:durableId="1941327477">
    <w:abstractNumId w:val="14"/>
  </w:num>
  <w:num w:numId="12" w16cid:durableId="544173202">
    <w:abstractNumId w:val="14"/>
  </w:num>
  <w:num w:numId="13" w16cid:durableId="457142977">
    <w:abstractNumId w:val="14"/>
  </w:num>
  <w:num w:numId="14" w16cid:durableId="422797136">
    <w:abstractNumId w:val="14"/>
  </w:num>
  <w:num w:numId="15" w16cid:durableId="841089996">
    <w:abstractNumId w:val="14"/>
  </w:num>
  <w:num w:numId="16" w16cid:durableId="1218589336">
    <w:abstractNumId w:val="2"/>
  </w:num>
  <w:num w:numId="17" w16cid:durableId="2105877157">
    <w:abstractNumId w:val="2"/>
  </w:num>
  <w:num w:numId="18" w16cid:durableId="1555237616">
    <w:abstractNumId w:val="16"/>
  </w:num>
  <w:num w:numId="19" w16cid:durableId="1858107926">
    <w:abstractNumId w:val="0"/>
  </w:num>
  <w:num w:numId="20" w16cid:durableId="314457010">
    <w:abstractNumId w:val="9"/>
  </w:num>
  <w:num w:numId="21" w16cid:durableId="728725633">
    <w:abstractNumId w:val="13"/>
  </w:num>
  <w:num w:numId="22" w16cid:durableId="454761776">
    <w:abstractNumId w:val="7"/>
  </w:num>
  <w:num w:numId="23" w16cid:durableId="318461158">
    <w:abstractNumId w:val="17"/>
  </w:num>
  <w:num w:numId="24" w16cid:durableId="1526602725">
    <w:abstractNumId w:val="4"/>
  </w:num>
  <w:num w:numId="25" w16cid:durableId="2029520222">
    <w:abstractNumId w:val="18"/>
  </w:num>
  <w:num w:numId="26" w16cid:durableId="15368859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1AB1"/>
    <w:rsid w:val="00047859"/>
    <w:rsid w:val="0005548F"/>
    <w:rsid w:val="00056D7F"/>
    <w:rsid w:val="00067E1B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251"/>
    <w:rsid w:val="000E6D36"/>
    <w:rsid w:val="000F234F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0B1D"/>
    <w:rsid w:val="00194BCF"/>
    <w:rsid w:val="001A067D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25D4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D65B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C44B3"/>
    <w:rsid w:val="003C7846"/>
    <w:rsid w:val="003D2FD8"/>
    <w:rsid w:val="003D3060"/>
    <w:rsid w:val="003D3E99"/>
    <w:rsid w:val="003D48C5"/>
    <w:rsid w:val="003D500B"/>
    <w:rsid w:val="003D7278"/>
    <w:rsid w:val="003E2CD4"/>
    <w:rsid w:val="003E4648"/>
    <w:rsid w:val="003E48D8"/>
    <w:rsid w:val="003F0DCC"/>
    <w:rsid w:val="003F49FC"/>
    <w:rsid w:val="00400CB4"/>
    <w:rsid w:val="00407E12"/>
    <w:rsid w:val="00424038"/>
    <w:rsid w:val="004254F7"/>
    <w:rsid w:val="00425BF1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203E"/>
    <w:rsid w:val="004B75EC"/>
    <w:rsid w:val="004C2150"/>
    <w:rsid w:val="004C290D"/>
    <w:rsid w:val="004C5609"/>
    <w:rsid w:val="004E3711"/>
    <w:rsid w:val="004F30DB"/>
    <w:rsid w:val="005049EB"/>
    <w:rsid w:val="0052086D"/>
    <w:rsid w:val="00520D3B"/>
    <w:rsid w:val="005234ED"/>
    <w:rsid w:val="00523627"/>
    <w:rsid w:val="00530EAE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2F9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62E8"/>
    <w:rsid w:val="006E7D03"/>
    <w:rsid w:val="006F058B"/>
    <w:rsid w:val="006F1564"/>
    <w:rsid w:val="00705C2E"/>
    <w:rsid w:val="00711139"/>
    <w:rsid w:val="00711907"/>
    <w:rsid w:val="00714465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84B53"/>
    <w:rsid w:val="007958D7"/>
    <w:rsid w:val="007B4948"/>
    <w:rsid w:val="007B6485"/>
    <w:rsid w:val="007B65FA"/>
    <w:rsid w:val="007C484A"/>
    <w:rsid w:val="007C4B18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240E3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03B9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067CE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9E33CC"/>
    <w:rsid w:val="00A00872"/>
    <w:rsid w:val="00A024F3"/>
    <w:rsid w:val="00A05603"/>
    <w:rsid w:val="00A06E83"/>
    <w:rsid w:val="00A15169"/>
    <w:rsid w:val="00A16F0D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3A3F"/>
    <w:rsid w:val="00AB1222"/>
    <w:rsid w:val="00AB151C"/>
    <w:rsid w:val="00AB424A"/>
    <w:rsid w:val="00AC56D5"/>
    <w:rsid w:val="00AC7F2D"/>
    <w:rsid w:val="00AD584D"/>
    <w:rsid w:val="00AD5D92"/>
    <w:rsid w:val="00AE0034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24A2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196D"/>
    <w:rsid w:val="00C54257"/>
    <w:rsid w:val="00C55E9D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40AE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B46"/>
    <w:rsid w:val="00D61E68"/>
    <w:rsid w:val="00D636FE"/>
    <w:rsid w:val="00D71FCB"/>
    <w:rsid w:val="00D84C1C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4CD"/>
    <w:rsid w:val="00E16FB8"/>
    <w:rsid w:val="00E2176A"/>
    <w:rsid w:val="00E23117"/>
    <w:rsid w:val="00E2460F"/>
    <w:rsid w:val="00E319B2"/>
    <w:rsid w:val="00E322E9"/>
    <w:rsid w:val="00E40111"/>
    <w:rsid w:val="00E47E26"/>
    <w:rsid w:val="00E578EB"/>
    <w:rsid w:val="00E6087B"/>
    <w:rsid w:val="00E641DE"/>
    <w:rsid w:val="00E651BC"/>
    <w:rsid w:val="00E813AC"/>
    <w:rsid w:val="00E85EBB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4322"/>
    <w:rsid w:val="00F67AAE"/>
    <w:rsid w:val="00F72F1C"/>
    <w:rsid w:val="00F74653"/>
    <w:rsid w:val="00F75CC0"/>
    <w:rsid w:val="00F77542"/>
    <w:rsid w:val="00F7794E"/>
    <w:rsid w:val="00F812ED"/>
    <w:rsid w:val="00F828A1"/>
    <w:rsid w:val="00F83B4C"/>
    <w:rsid w:val="00F848B2"/>
    <w:rsid w:val="00F860AB"/>
    <w:rsid w:val="00F92CF7"/>
    <w:rsid w:val="00F93005"/>
    <w:rsid w:val="00F96426"/>
    <w:rsid w:val="00FA0151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82ED0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803</Words>
  <Characters>6558</Characters>
  <Application>Microsoft Office Word</Application>
  <DocSecurity>0</DocSecurity>
  <Lines>54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Uebach, P.</cp:lastModifiedBy>
  <cp:revision>14</cp:revision>
  <cp:lastPrinted>2016-02-18T07:34:00Z</cp:lastPrinted>
  <dcterms:created xsi:type="dcterms:W3CDTF">2026-06-18T13:32:00Z</dcterms:created>
  <dcterms:modified xsi:type="dcterms:W3CDTF">2026-07-22T06:36:00Z</dcterms:modified>
</cp:coreProperties>
</file>